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63588" w:rsidR="00B92B86" w:rsidP="0049749B" w:rsidRDefault="00B92B86" w14:paraId="9c06dee" w14:textId="9c06de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B6358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B6358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B63588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B6358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B63588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B63588" w:rsidR="00B63588" w:rsidTr="001D0E8B">
        <w:trPr>
          <w:jc w:val="right"/>
        </w:trPr>
        <w:tc>
          <w:tcPr>
            <w:tcW w:w="4320" w:type="dxa"/>
          </w:tcPr>
          <w:p w:rsidRPr="00B63588" w:rsidR="00340399" w:rsidP="0051574E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B63588">
              <w:rPr>
                <w:rFonts w:ascii="Arial" w:hAnsi="Arial" w:cs="Arial"/>
              </w:rPr>
              <w:t>Poslovni b</w:t>
            </w:r>
            <w:r w:rsidRPr="00B63588" w:rsidR="0092437B">
              <w:rPr>
                <w:rFonts w:ascii="Arial" w:hAnsi="Arial" w:cs="Arial"/>
              </w:rPr>
              <w:t xml:space="preserve">roj: </w:t>
            </w:r>
            <w:r w:rsidRPr="00B63588" w:rsidR="00797FF7">
              <w:rPr>
                <w:rFonts w:ascii="Arial" w:hAnsi="Arial" w:cs="Arial"/>
              </w:rPr>
              <w:t>1</w:t>
            </w:r>
            <w:r w:rsidRPr="00B63588" w:rsidR="00DD3653">
              <w:rPr>
                <w:rFonts w:ascii="Arial" w:hAnsi="Arial" w:cs="Arial"/>
              </w:rPr>
              <w:t>0</w:t>
            </w:r>
            <w:r w:rsidRPr="00B63588">
              <w:rPr>
                <w:rFonts w:ascii="Arial" w:hAnsi="Arial" w:cs="Arial"/>
              </w:rPr>
              <w:t xml:space="preserve"> </w:t>
            </w:r>
            <w:r w:rsidRPr="00B63588" w:rsidR="00F65D4C">
              <w:rPr>
                <w:rFonts w:ascii="Arial" w:hAnsi="Arial" w:cs="Arial"/>
              </w:rPr>
              <w:t>St</w:t>
            </w:r>
            <w:r w:rsidRPr="00B63588" w:rsidR="0092437B">
              <w:rPr>
                <w:rFonts w:ascii="Arial" w:hAnsi="Arial" w:cs="Arial"/>
              </w:rPr>
              <w:t>-</w:t>
            </w:r>
            <w:r w:rsidRPr="00B63588" w:rsidR="003E1EA7">
              <w:rPr>
                <w:rFonts w:ascii="Arial" w:hAnsi="Arial" w:cs="Arial"/>
              </w:rPr>
              <w:t>37</w:t>
            </w:r>
            <w:r w:rsidRPr="00B63588" w:rsidR="003C029F">
              <w:rPr>
                <w:rFonts w:ascii="Arial" w:hAnsi="Arial" w:cs="Arial"/>
              </w:rPr>
              <w:t>3</w:t>
            </w:r>
            <w:r w:rsidRPr="00B63588" w:rsidR="00340399">
              <w:rPr>
                <w:rFonts w:ascii="Arial" w:hAnsi="Arial" w:cs="Arial"/>
              </w:rPr>
              <w:t>/</w:t>
            </w:r>
            <w:r w:rsidRPr="00B63588" w:rsidR="00937C8E">
              <w:rPr>
                <w:rFonts w:ascii="Arial" w:hAnsi="Arial" w:cs="Arial"/>
              </w:rPr>
              <w:t>202</w:t>
            </w:r>
            <w:r w:rsidRPr="00B63588" w:rsidR="00BB7B77">
              <w:rPr>
                <w:rFonts w:ascii="Arial" w:hAnsi="Arial" w:cs="Arial"/>
              </w:rPr>
              <w:t>2</w:t>
            </w:r>
            <w:r w:rsidRPr="00B63588" w:rsidR="00340399">
              <w:rPr>
                <w:rFonts w:ascii="Arial" w:hAnsi="Arial" w:cs="Arial"/>
              </w:rPr>
              <w:t>-</w:t>
            </w:r>
            <w:r w:rsidRPr="00B63588" w:rsidR="0051574E">
              <w:rPr>
                <w:rFonts w:ascii="Arial" w:hAnsi="Arial" w:cs="Arial"/>
              </w:rPr>
              <w:t>11</w:t>
            </w:r>
          </w:p>
        </w:tc>
      </w:tr>
    </w:tbl>
    <w:p w:rsidRPr="00B63588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B6358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B6358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B63588" w:rsidR="00BC7E5D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B63588" w:rsidR="00BC7E5D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6358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B63588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B6358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B6358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B6358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B63588" w:rsidR="003C029F" w:rsidP="00F65D4C" w:rsidRDefault="003C029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>TIME FOR COFFEE j.d.o.o., Zagreb, Šeferova ulica 6, OIB:03141329781</w:t>
      </w:r>
    </w:p>
    <w:p w:rsidRPr="00B63588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B6358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B6358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B6358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B63588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B6358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B63588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B6358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B63588" w:rsidR="00BC7E5D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B63588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B63588" w:rsidR="00BC7E5D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B63588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63588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B63588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B63588" w:rsidR="00F65D4C" w:rsidP="000A4929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B63588" w:rsidR="00B63588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  <w:r w:rsidRPr="00B63588" w:rsidR="003C029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B63588" w:rsidR="003C029F" w:rsidP="003C029F" w:rsidRDefault="003C029F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B63588" w:rsidR="00BB7B7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 </w:t>
      </w:r>
    </w:p>
    <w:p w:rsidRPr="00B6358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B63588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B63588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B63588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B63588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B63588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B63588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B63588" w:rsidR="003C029F">
        <w:rPr>
          <w:rFonts w:ascii="Arial" w:hAnsi="Arial" w:eastAsia="Times New Roman" w:cs="Arial"/>
          <w:sz w:val="24"/>
          <w:szCs w:val="24"/>
          <w:lang w:eastAsia="hr-HR"/>
        </w:rPr>
        <w:t>TIME FOR COFFEE j.d.o.o., Zagreb, Šeferova ulica 6, OIB:03141329781</w:t>
      </w:r>
      <w:r w:rsidRPr="00B63588">
        <w:rPr>
          <w:rFonts w:ascii="Arial" w:hAnsi="Arial" w:cs="Arial"/>
          <w:sz w:val="24"/>
          <w:szCs w:val="24"/>
        </w:rPr>
        <w:t>.</w:t>
      </w: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B63588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B63588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B63588" w:rsidR="00BC7E5D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B63588" w:rsidR="00BC7E5D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B63588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B63588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B63588" w:rsidR="00B63588">
        <w:rPr>
          <w:rFonts w:ascii="Arial" w:hAnsi="Arial" w:eastAsia="Times New Roman" w:cs="Arial"/>
          <w:sz w:val="24"/>
          <w:szCs w:val="24"/>
          <w:lang w:eastAsia="hr-HR"/>
        </w:rPr>
        <w:t>103.713,81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B63588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B63588" w:rsidR="00BB7B77">
        <w:rPr>
          <w:rFonts w:ascii="Arial" w:hAnsi="Arial" w:eastAsia="Times New Roman" w:cs="Arial"/>
          <w:sz w:val="24"/>
          <w:szCs w:val="24"/>
          <w:lang w:eastAsia="hr-HR"/>
        </w:rPr>
        <w:t>Zagrebačke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B63588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B63588" w:rsidRDefault="003C029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6358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B63588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B63588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63588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B63588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B63588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B63588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B63588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 w:rsidRPr="00B63588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Pr="00B63588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B63588" w:rsidP="00F65D4C" w:rsidRDefault="00B6358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B63588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B63588" w:rsidR="0051574E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B63588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B63588" w:rsidR="0051574E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B63588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B63588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B63588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B63588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B63588" w:rsidR="00B63588" w:rsidTr="003F248B">
        <w:tc>
          <w:tcPr>
            <w:tcW w:w="3095" w:type="dxa"/>
            <w:shd w:val="clear" w:color="auto" w:fill="auto"/>
          </w:tcPr>
          <w:p w:rsidRPr="00B6358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B63588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6358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B6358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6358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B6358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B63588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B6358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B63588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B63588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B63588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B63588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6E33" w:rsidP="00501147" w:rsidRDefault="007C6E33">
      <w:pPr>
        <w:spacing w:after="0" w:line="240" w:lineRule="auto"/>
      </w:pPr>
      <w:r>
        <w:separator/>
      </w:r>
    </w:p>
  </w:endnote>
  <w:endnote w:type="continuationSeparator" w:id="0">
    <w:p w:rsidR="007C6E33" w:rsidP="00501147" w:rsidRDefault="007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6E33" w:rsidP="00501147" w:rsidRDefault="007C6E33">
      <w:pPr>
        <w:spacing w:after="0" w:line="240" w:lineRule="auto"/>
      </w:pPr>
      <w:r>
        <w:separator/>
      </w:r>
    </w:p>
  </w:footnote>
  <w:footnote w:type="continuationSeparator" w:id="0">
    <w:p w:rsidR="007C6E33" w:rsidP="00501147" w:rsidRDefault="007C6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609AC">
      <w:rPr>
        <w:rFonts w:ascii="Arial" w:hAnsi="Arial" w:cs="Arial"/>
        <w:noProof/>
        <w:sz w:val="24"/>
        <w:szCs w:val="24"/>
      </w:rPr>
      <w:t>Poslovni broj: 10 St-373/2022-11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609A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029F"/>
    <w:rsid w:val="003E1EA7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1574E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C6E33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3DB8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20C25"/>
    <w:rsid w:val="00B367DA"/>
    <w:rsid w:val="00B43087"/>
    <w:rsid w:val="00B43741"/>
    <w:rsid w:val="00B63588"/>
    <w:rsid w:val="00B80733"/>
    <w:rsid w:val="00B92B86"/>
    <w:rsid w:val="00B96C65"/>
    <w:rsid w:val="00BA36FB"/>
    <w:rsid w:val="00BA4B67"/>
    <w:rsid w:val="00BB7B77"/>
    <w:rsid w:val="00BC5568"/>
    <w:rsid w:val="00BC7E5D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609AC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09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09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609A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609A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609A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2022.</izvorni_sadrzaj>
    <derivirana_varijabla naziv="DomainObject.StvarniPocetakDatum_1">17. studenog 2022.</derivirana_varijabla>
  </DomainObject.StvarniPocetakDatum>
  <DomainObject.StvarniZavrsetakDatum>
    <izvorni_sadrzaj>17. studenog 2022.</izvorni_sadrzaj>
    <derivirana_varijabla naziv="DomainObject.StvarniZavrsetakDatum_1">17. studenog 2022.</derivirana_varijabla>
  </DomainObject.StvarniZavrsetakDatum>
  <DomainObject.PlaniraniZavrsetakDatum>
    <izvorni_sadrzaj>17. studenog 2022.</izvorni_sadrzaj>
    <derivirana_varijabla naziv="DomainObject.PlaniraniZavrsetakDatum_1">17. studenog 2022.</derivirana_varijabla>
  </DomainObject.PlaniraniZavrsetakDatum>
  <DomainObject.PlaniraniPocetakDatum>
    <izvorni_sadrzaj>17. studenog 2022.</izvorni_sadrzaj>
    <derivirana_varijabla naziv="DomainObject.PlaniraniPocetakDatum_1">17. studenog 2022.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2022.</izvorni_sadrzaj>
    <derivirana_varijabla naziv="DomainObject.Zapisnik.DatumKreiranja_1">17.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St-373/2022-11</izvorni_sadrzaj>
    <derivirana_varijabla naziv="DomainObject.Zapisnik.Oznaka_1">St-373/2022-11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St-373/2022</izvorni_sadrzaj>
    <derivirana_varijabla naziv="DomainObject.Predmet.OznakaBroj_1">St-373/2022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VTS-a o ustupu broj 31 Su-518/22-3 od 4.7.2022.
Naredba broj Su-164/2022-4 od 15.9.2022.</izvorni_sadrzaj>
    <derivirana_varijabla naziv="DomainObject.Predmet.PrimjedbaSuca_1">Rješenje VTS-a o ustupu broj 31 Su-518/22-3 od 4.7.2022.
Naredba broj Su-164/2022-4 od 15.9.2022.</derivirana_varijabla>
  </DomainObject.Predmet.PrimjedbaSuca>
  <DomainObject.Predmet.ProtustrankaFormated>
    <izvorni_sadrzaj>  TIME FOR COFFEE jednostavno društvo s ograničenom odgovornošću za trgovinu i usluge zastupanog po punomoćniku Andreja Margetić Eremija</izvorni_sadrzaj>
    <derivirana_varijabla naziv="DomainObject.Predmet.ProtustrankaFormated_1">  TIME FOR COFFEE jednostavno društvo s ograničenom odgovornošću za trgovinu i usluge zastupanog po punomoćniku Andreja Margetić Eremija</derivirana_varijabla>
  </DomainObject.Predmet.ProtustrankaFormated>
  <DomainObject.Predmet.ProtustrankaFormatedOIB>
    <izvorni_sadrzaj>  TIME FOR COFFEE jednostavno društvo s ograničenom odgovornošću za trgovinu i usluge, OIB 03141329781 zastupanog po punomoćniku Andreja Margetić Eremija</izvorni_sadrzaj>
    <derivirana_varijabla naziv="DomainObject.Predmet.ProtustrankaFormatedOIB_1">  TIME FOR COFFEE jednostavno društvo s ograničenom odgovornošću za trgovinu i usluge, OIB 03141329781 zastupanog po punomoćniku Andreja Margetić Eremija</derivirana_varijabla>
  </DomainObject.Predmet.ProtustrankaFormatedOIB>
  <DomainObject.Predmet.ProtustrankaFormatedWithAdress>
    <izvorni_sadrzaj> TIME FOR COFFEE jednostavno društvo s ograničenom odgovornošću za trgovinu i usluge, Šeferova ulica 6, 10000 Zagreb zastupanog po punomoćniku Andreja Margetić Eremija</izvorni_sadrzaj>
    <derivirana_varijabla naziv="DomainObject.Predmet.ProtustrankaFormatedWithAdress_1"> TIME FOR COFFEE jednostavno društvo s ograničenom odgovornošću za trgovinu i usluge, Šeferova ulica 6, 10000 Zagreb zastupanog po punomoćniku Andreja Margetić Eremija</derivirana_varijabla>
  </DomainObject.Predmet.ProtustrankaFormatedWithAdress>
  <DomainObject.Predmet.ProtustrankaFormatedWithAdressOIB>
    <izvorni_sadrzaj> TIME FOR COFFEE jednostavno društvo s ograničenom odgovornošću za trgovinu i usluge, OIB 03141329781, Šeferova ulica 6, 10000 Zagreb zastupanog po punomoćniku Andreja Margetić Eremija</izvorni_sadrzaj>
    <derivirana_varijabla naziv="DomainObject.Predmet.ProtustrankaFormatedWithAdressOIB_1"> TIME FOR COFFEE jednostavno društvo s ograničenom odgovornošću za trgovinu i usluge, OIB 03141329781, Šeferova ulica 6, 10000 Zagreb zastupanog po punomoćniku Andreja Margetić Eremija</derivirana_varijabla>
  </DomainObject.Predmet.ProtustrankaFormatedWithAdressOIB>
  <DomainObject.Predmet.ProtustrankaWithAdress>
    <izvorni_sadrzaj>TIME FOR COFFEE jednostavno društvo s ograničenom odgovornošću za trgovinu i usluge Šeferova ulica 6, 10000 Zagreb</izvorni_sadrzaj>
    <derivirana_varijabla naziv="DomainObject.Predmet.ProtustrankaWithAdress_1">TIME FOR COFFEE jednostavno društvo s ograničenom odgovornošću za trgovinu i usluge Šeferova ulica 6, 10000 Zagreb</derivirana_varijabla>
  </DomainObject.Predmet.ProtustrankaWithAdress>
  <DomainObject.Predmet.ProtustrankaWithAdressOIB>
    <izvorni_sadrzaj>TIME FOR COFFEE jednostavno društvo s ograničenom odgovornošću za trgovinu i usluge, OIB 03141329781, Šeferova ulica 6, 10000 Zagreb</izvorni_sadrzaj>
    <derivirana_varijabla naziv="DomainObject.Predmet.ProtustrankaWithAdressOIB_1">TIME FOR COFFEE jednostavno društvo s ograničenom odgovornošću za trgovinu i usluge, OIB 03141329781, Šeferova ulica 6, 10000 Zagreb</derivirana_varijabla>
  </DomainObject.Predmet.ProtustrankaWithAdressOIB>
  <DomainObject.Predmet.ProtustrankaNazivFormated>
    <izvorni_sadrzaj>TIME FOR COFFEE jednostavno društvo s ograničenom odgovornošću za trgovinu i usluge</izvorni_sadrzaj>
    <derivirana_varijabla naziv="DomainObject.Predmet.ProtustrankaNazivFormated_1">TIME FOR COFFEE jednostavno društvo s ograničenom odgovornošću za trgovinu i usluge</derivirana_varijabla>
  </DomainObject.Predmet.ProtustrankaNazivFormated>
  <DomainObject.Predmet.ProtustrankaNazivFormatedOIB>
    <izvorni_sadrzaj>TIME FOR COFFEE jednostavno društvo s ograničenom odgovornošću za trgovinu i usluge, OIB 03141329781</izvorni_sadrzaj>
    <derivirana_varijabla naziv="DomainObject.Predmet.ProtustrankaNazivFormatedOIB_1">TIME FOR COFFEE jednostavno društvo s ograničenom odgovornošću za trgovinu i usluge, OIB 03141329781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52000.86</izvorni_sadrzaj>
    <derivirana_varijabla naziv="DomainObject.Predmet.TrenutnaVrijednost_1">52000.86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TIME FOR COFFEE jednostavno društvo s ograničenom odgovornošću za trgovinu i usluge zastupanog po punomoćniku Andreja Margetić Eremija</item>
    </izvorni_sadrzaj>
    <derivirana_varijabla naziv="DomainObject.Predmet.ProtuStrankaListFormated_1">
      <item>TIME FOR COFFEE jednostavno društvo s ograničenom odgovornošću za trgovinu i usluge zastupanog po punomoćniku Andreja Margetić Eremija</item>
    </derivirana_varijabla>
  </DomainObject.Predmet.ProtuStrankaListFormated>
  <DomainObject.Predmet.ProtuStrankaListFormatedOIB>
    <izvorni_sadrzaj>
      <item>TIME FOR COFFEE jednostavno društvo s ograničenom odgovornošću za trgovinu i usluge, OIB 03141329781 zastupanog po punomoćniku Andreja Margetić Eremija</item>
    </izvorni_sadrzaj>
    <derivirana_varijabla naziv="DomainObject.Predmet.ProtuStrankaListFormatedOIB_1">
      <item>TIME FOR COFFEE jednostavno društvo s ograničenom odgovornošću za trgovinu i usluge, OIB 03141329781 zastupanog po punomoćniku Andreja Margetić Eremija</item>
    </derivirana_varijabla>
  </DomainObject.Predmet.ProtuStrankaListFormatedOIB>
  <DomainObject.Predmet.ProtuStrankaListFormatedWithAdress>
    <izvorni_sadrzaj>
      <item>TIME FOR COFFEE jednostavno društvo s ograničenom odgovornošću za trgovinu i usluge, Šeferova ulica 6, 10000 Zagreb zastupanog po punomoćniku Andreja Margetić Eremija</item>
    </izvorni_sadrzaj>
    <derivirana_varijabla naziv="DomainObject.Predmet.ProtuStrankaListFormatedWithAdress_1">
      <item>TIME FOR COFFEE jednostavno društvo s ograničenom odgovornošću za trgovinu i usluge, Šeferova ulica 6, 10000 Zagreb zastupanog po punomoćniku Andreja Margetić Eremija</item>
    </derivirana_varijabla>
  </DomainObject.Predmet.ProtuStrankaListFormatedWithAdress>
  <DomainObject.Predmet.ProtuStrankaListFormatedWithAdressOIB>
    <izvorni_sadrzaj>
      <item>TIME FOR COFFEE jednostavno društvo s ograničenom odgovornošću za trgovinu i usluge, OIB 03141329781, Šeferova ulica 6, 10000 Zagreb zastupanog po punomoćniku Andreja Margetić Eremija</item>
    </izvorni_sadrzaj>
    <derivirana_varijabla naziv="DomainObject.Predmet.ProtuStrankaListFormatedWithAdressOIB_1">
      <item>TIME FOR COFFEE jednostavno društvo s ograničenom odgovornošću za trgovinu i usluge, OIB 03141329781, Šeferova ulica 6, 10000 Zagreb zastupanog po punomoćniku Andreja Margetić Eremija</item>
    </derivirana_varijabla>
  </DomainObject.Predmet.ProtuStrankaListFormatedWithAdressOIB>
  <DomainObject.Predmet.ProtuStrankaListNazivFormated>
    <izvorni_sadrzaj>
      <item>TIME FOR COFFEE jednostavno društvo s ograničenom odgovornošću za trgovinu i usluge</item>
    </izvorni_sadrzaj>
    <derivirana_varijabla naziv="DomainObject.Predmet.ProtuStrankaListNazivFormated_1">
      <item>TIME FOR COFFEE jednostavno društvo s ograničenom odgovornošću za trgovinu i usluge</item>
    </derivirana_varijabla>
  </DomainObject.Predmet.ProtuStrankaListNazivFormated>
  <DomainObject.Predmet.ProtuStrankaListNazivFormatedOIB>
    <izvorni_sadrzaj>
      <item>TIME FOR COFFEE jednostavno društvo s ograničenom odgovornošću za trgovinu i usluge, OIB 03141329781</item>
    </izvorni_sadrzaj>
    <derivirana_varijabla naziv="DomainObject.Predmet.ProtuStrankaListNazivFormatedOIB_1">
      <item>TIME FOR COFFEE jednostavno društvo s ograničenom odgovornošću za trgovinu i usluge, OIB 03141329781</item>
    </derivirana_varijabla>
  </DomainObject.Predmet.ProtuStrankaListNazivFormatedOIB>
  <DomainObject.Predmet.OstaliListFormated>
    <izvorni_sadrzaj>
      <item>Andreja Margetić Eremija punomoćnica sudionika u postupku TIME FOR COFFEE jednostavno društvo s ograničenom odgovornošću za trgovinu i usluge</item>
      <item>Sudski registar Trgovačkog suda u Zagrebu</item>
      <item>I. postaja prometne policije Zagreb</item>
    </izvorni_sadrzaj>
    <derivirana_varijabla naziv="DomainObject.Predmet.OstaliListFormated_1">
      <item>Andreja Margetić Eremija punomoćnica sudionika u postupku TIME FOR COFFEE jednostavno društvo s ograničenom odgovornošću za trgovinu i usluge</item>
      <item>Sudski registar Trgovačkog suda u Zagrebu</item>
      <item>I. postaja prometne policije Zagreb</item>
    </derivirana_varijabla>
  </DomainObject.Predmet.OstaliListFormated>
  <DomainObject.Predmet.OstaliListFormatedOIB>
    <izvorni_sadrzaj>
      <item>Andreja Margetić Eremija, OIB 77257880135 punomoćnica sudionika u postupku TIME FOR COFFEE jednostavno društvo s ograničenom odgovornošću za trgovinu i usluge</item>
      <item>Sudski registar Trgovačkog suda u Zagrebu</item>
      <item>I. postaja prometne policije Zagreb</item>
    </izvorni_sadrzaj>
    <derivirana_varijabla naziv="DomainObject.Predmet.OstaliListFormatedOIB_1">
      <item>Andreja Margetić Eremija, OIB 77257880135 punomoćnica sudionika u postupku TIME FOR COFFEE jednostavno društvo s ograničenom odgovornošću za trgovinu i usluge</item>
      <item>Sudski registar Trgovačkog suda u Zagrebu</item>
      <item>I. postaja prometne policije Zagreb</item>
    </derivirana_varijabla>
  </DomainObject.Predmet.OstaliListFormatedOIB>
  <DomainObject.Predmet.OstaliListFormatedWithAdress>
    <izvorni_sadrzaj>
      <item>Andreja Margetić Eremija, Levanjska 1, 10000 Zagreb punomoćnica sudionika u postupku TIME FOR COFFEE jednostavno društvo s ograničenom odgovornošću za trgovinu i usluge</item>
      <item>Sudski registar Trgovačkog suda u Zagrebu, Amruševa 2/II, 10000 Zagreb</item>
      <item>I. postaja prometne policije Zagreb, Ulica Vjekoslava Heinzela 98, 10000 Zagreb</item>
    </izvorni_sadrzaj>
    <derivirana_varijabla naziv="DomainObject.Predmet.OstaliListFormatedWithAdress_1">
      <item>Andreja Margetić Eremija, Levanjska 1, 10000 Zagreb punomoćnica sudionika u postupku TIME FOR COFFEE jednostavno društvo s ograničenom odgovornošću za trgovinu i usluge</item>
      <item>Sudski registar Trgovačkog suda u Zagrebu, Amruševa 2/II, 10000 Zagreb</item>
      <item>I. postaja prometne policije Zagreb, Ulica Vjekoslava Heinzela 98, 10000 Zagreb</item>
    </derivirana_varijabla>
  </DomainObject.Predmet.OstaliListFormatedWithAdress>
  <DomainObject.Predmet.OstaliListFormatedWithAdressOIB>
    <izvorni_sadrzaj>
      <item>Andreja Margetić Eremija, OIB 77257880135, Levanjska 1, 10000 Zagreb punomoćnica sudionika u postupku TIME FOR COFFEE jednostavno društvo s ograničenom odgovornošću za trgovinu i usluge</item>
      <item>Sudski registar Trgovačkog suda u Zagrebu, Amruševa 2/II, 10000 Zagreb</item>
      <item>I. postaja prometne policije Zagreb, Ulica Vjekoslava Heinzela 98, 10000 Zagreb</item>
    </izvorni_sadrzaj>
    <derivirana_varijabla naziv="DomainObject.Predmet.OstaliListFormatedWithAdressOIB_1">
      <item>Andreja Margetić Eremija, OIB 77257880135, Levanjska 1, 10000 Zagreb punomoćnica sudionika u postupku TIME FOR COFFEE jednostavno društvo s ograničenom odgovornošću za trgovinu i usluge</item>
      <item>Sudski registar Trgovačkog suda u Zagrebu, Amruševa 2/II, 10000 Zagreb</item>
      <item>I. postaja prometne policije Zagreb, Ulica Vjekoslava Heinzela 98, 10000 Zagreb</item>
    </derivirana_varijabla>
  </DomainObject.Predmet.OstaliListFormatedWithAdressOIB>
  <DomainObject.Predmet.OstaliListNazivFormated>
    <izvorni_sadrzaj>
      <item>Andreja Margetić Eremija</item>
      <item>Sudski registar Trgovačkog suda u Zagrebu</item>
      <item>I. postaja prometne policije Zagreb</item>
    </izvorni_sadrzaj>
    <derivirana_varijabla naziv="DomainObject.Predmet.OstaliListNazivFormated_1">
      <item>Andreja Margetić Eremija</item>
      <item>Sudski registar Trgovačkog suda u Zagrebu</item>
      <item>I. postaja prometne policije Zagreb</item>
    </derivirana_varijabla>
  </DomainObject.Predmet.OstaliListNazivFormated>
  <DomainObject.Predmet.OstaliListNazivFormatedOIB>
    <izvorni_sadrzaj>
      <item>Andreja Margetić Eremija, OIB 77257880135</item>
      <item>Sudski registar Trgovačkog suda u Zagrebu</item>
      <item>I. postaja prometne policije Zagreb</item>
    </izvorni_sadrzaj>
    <derivirana_varijabla naziv="DomainObject.Predmet.OstaliListNazivFormatedOIB_1">
      <item>Andreja Margetić Eremija, OIB 77257880135</item>
      <item>Sudski registar Trgovačkog suda u Zagrebu</item>
      <item>I. postaja prometne policije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>St-373/2022-11</izvorni_sadrzaj>
    <derivirana_varijabla naziv="DomainObject.PoslovniBrojDokumenta_1">St-373/2022-11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TIME FOR COFFEE jednostavno društvo s ograničenom odgovornošću za trgovinu i usluge</izvorni_sadrzaj>
    <derivirana_varijabla naziv="DomainObject.Predmet.ProtustrankaIDrugi_1">TIME FOR COFFEE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TIME FOR COFFEE jednostavno društvo s ograničenom odgovornošću za trgovinu i usluge, OIB 03141329781, Šeferova ulica 6, 10000 Zagreb</izvorni_sadrzaj>
    <derivirana_varijabla naziv="DomainObject.Predmet.ProtustrankaIDrugiAdressOIB_1">TIME FOR COFFEE jednostavno društvo s ograničenom odgovornošću za trgovinu i usluge, OIB 03141329781, Šeferova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TIME FOR COFFEE jednostavno društvo s ograničenom odgovornošću za trgovinu i usluge</item>
      <item>Financijska agencija</item>
      <item>Andreja Margetić Eremija</item>
      <item>Sudski registar Trgovačkog suda u Zagrebu</item>
      <item>I. postaja prometne policije Zagreb</item>
    </izvorni_sadrzaj>
    <derivirana_varijabla naziv="DomainObject.Predmet.SudioniciListNaziv_1">
      <item>TIME FOR COFFEE jednostavno društvo s ograničenom odgovornošću za trgovinu i usluge</item>
      <item>Financijska agencija</item>
      <item>Andreja Margetić Eremija</item>
      <item>Sudski registar Trgovačkog suda u Zagrebu</item>
      <item>I. postaja prometne policije Zagreb</item>
    </derivirana_varijabla>
  </DomainObject.Predmet.SudioniciListNaziv>
  <DomainObject.Predmet.SudioniciListAdressOIB>
    <izvorni_sadrzaj>
      <item>TIME FOR COFFEE jednostavno društvo s ograničenom odgovornošću za trgovinu i usluge, OIB 03141329781, Šeferova ulica 6,10000 Zagreb</item>
      <item>Financijska agencija, OIB 85821130368, TRG SVIBANJSKIH ŽRTAVA 1995. 1,10000 Zagreb</item>
      <item>Andreja Margetić Eremija, OIB 77257880135, Levanjska 1,10000 Zagreb</item>
      <item>Sudski registar Trgovačkog suda u Zagrebu, Amruševa 2/II,10000 Zagreb</item>
      <item>I. postaja prometne policije Zagreb, Ulica Vjekoslava Heinzela 98,10000 Zagreb</item>
    </izvorni_sadrzaj>
    <derivirana_varijabla naziv="DomainObject.Predmet.SudioniciListAdressOIB_1">
      <item>TIME FOR COFFEE jednostavno društvo s ograničenom odgovornošću za trgovinu i usluge, OIB 03141329781, Šeferova ulica 6,10000 Zagreb</item>
      <item>Financijska agencija, OIB 85821130368, TRG SVIBANJSKIH ŽRTAVA 1995. 1,10000 Zagreb</item>
      <item>Andreja Margetić Eremija, OIB 77257880135, Levanjska 1,10000 Zagreb</item>
      <item>Sudski registar Trgovačkog suda u Zagrebu, Amruševa 2/II,10000 Zagreb</item>
      <item>I. postaja prometne policije Zagreb, Ulica Vjekoslava Heinzela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03141329781</item>
      <item>, OIB 85821130368</item>
      <item>, OIB 77257880135</item>
      <item>, OIB null</item>
      <item>, OIB null</item>
    </izvorni_sadrzaj>
    <derivirana_varijabla naziv="DomainObject.Predmet.SudioniciListNazivOIB_1">
      <item>, OIB 03141329781</item>
      <item>, OIB 85821130368</item>
      <item>, OIB 77257880135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2E3929-B830-4A83-A0E9-8FE05852DE6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1695</properties:Characters>
  <properties:Lines>90</properties:Lines>
  <properties:Paragraphs>34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2022-09-22T08:39:00Z</dcterms:created>
  <dc:creator>Mirjana Mlinarić</dc:creator>
  <cp:lastModifiedBy>Nevenka Vuković</cp:lastModifiedBy>
  <cp:lastPrinted>2022-11-17T11:35:00Z</cp:lastPrinted>
  <dcterms:modified xmlns:xsi="http://www.w3.org/2001/XMLSchema-instance" xsi:type="dcterms:W3CDTF">2022-11-17T11:35:00Z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St-373/2022-11 / Zapisnik - Ročište radi rasprave o uvjetima za otvaranje steč. post. (St-373-22-11 Zapisnik od 00.00.22 -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